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3053C7" w14:textId="491A7112" w:rsidR="008D601A" w:rsidRDefault="008D601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KEBELL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1670A884" w14:textId="0E522A11" w:rsidR="008D601A" w:rsidRDefault="008D601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Reresby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1247A3D" w14:textId="6F722224" w:rsidR="008D601A" w:rsidRDefault="008D601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94B0D3" w14:textId="4B504354" w:rsidR="008D601A" w:rsidRDefault="008D601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33BB97" w14:textId="72CEF46D" w:rsidR="008D601A" w:rsidRDefault="008D601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Jun.</w:t>
      </w:r>
      <w:r>
        <w:rPr>
          <w:rFonts w:ascii="Times New Roman" w:hAnsi="Times New Roman" w:cs="Times New Roman"/>
          <w:sz w:val="24"/>
          <w:szCs w:val="24"/>
        </w:rPr>
        <w:tab/>
        <w:t>1467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Robert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Sybertoft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was pardoned for </w:t>
      </w:r>
      <w:proofErr w:type="gramStart"/>
      <w:r>
        <w:rPr>
          <w:rFonts w:ascii="Times New Roman" w:hAnsi="Times New Roman" w:cs="Times New Roman"/>
          <w:sz w:val="24"/>
          <w:szCs w:val="24"/>
        </w:rPr>
        <w:t>not</w:t>
      </w:r>
      <w:proofErr w:type="gramEnd"/>
    </w:p>
    <w:p w14:paraId="0883EE44" w14:textId="75C799DD" w:rsidR="008D601A" w:rsidRDefault="008D601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appearing to answer him touching a debt of £15.</w:t>
      </w:r>
    </w:p>
    <w:p w14:paraId="48265562" w14:textId="77777777" w:rsidR="008D601A" w:rsidRDefault="008D601A" w:rsidP="008D60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(C.P.R. 1467-77 p.3)</w:t>
      </w:r>
    </w:p>
    <w:p w14:paraId="01A67289" w14:textId="77777777" w:rsidR="008D601A" w:rsidRDefault="008D601A" w:rsidP="008D60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84B4C1" w14:textId="77777777" w:rsidR="008D601A" w:rsidRDefault="008D601A" w:rsidP="008D60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1738CB" w14:textId="77777777" w:rsidR="008D601A" w:rsidRDefault="008D601A" w:rsidP="008D60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March 2021</w:t>
      </w:r>
    </w:p>
    <w:p w14:paraId="0566AA0D" w14:textId="4CEA792B" w:rsidR="008D601A" w:rsidRPr="008D601A" w:rsidRDefault="008D601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8D601A" w:rsidRPr="008D60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F6F1B8" w14:textId="77777777" w:rsidR="009349DD" w:rsidRDefault="009349DD" w:rsidP="009139A6">
      <w:r>
        <w:separator/>
      </w:r>
    </w:p>
  </w:endnote>
  <w:endnote w:type="continuationSeparator" w:id="0">
    <w:p w14:paraId="2D8D06DC" w14:textId="77777777" w:rsidR="009349DD" w:rsidRDefault="009349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81D9B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1F2B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2CF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1F4FAA" w14:textId="77777777" w:rsidR="009349DD" w:rsidRDefault="009349DD" w:rsidP="009139A6">
      <w:r>
        <w:separator/>
      </w:r>
    </w:p>
  </w:footnote>
  <w:footnote w:type="continuationSeparator" w:id="0">
    <w:p w14:paraId="7C8E3C1B" w14:textId="77777777" w:rsidR="009349DD" w:rsidRDefault="009349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BC5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5DED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752E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9DD"/>
    <w:rsid w:val="000666E0"/>
    <w:rsid w:val="002510B7"/>
    <w:rsid w:val="00553B22"/>
    <w:rsid w:val="005C130B"/>
    <w:rsid w:val="00826F5C"/>
    <w:rsid w:val="008D601A"/>
    <w:rsid w:val="009139A6"/>
    <w:rsid w:val="009349DD"/>
    <w:rsid w:val="009448BB"/>
    <w:rsid w:val="00977C71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0CAD8"/>
  <w15:chartTrackingRefBased/>
  <w15:docId w15:val="{9B18D9B0-0B34-4021-8878-FCC423CDC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39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2021-03-30T18:58:00Z</dcterms:created>
  <dcterms:modified xsi:type="dcterms:W3CDTF">2021-03-30T19:39:00Z</dcterms:modified>
</cp:coreProperties>
</file>